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4691" w14:textId="49E68F49" w:rsidR="00323D37" w:rsidRPr="00497FBA" w:rsidRDefault="00701076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="001E3BCE">
        <w:rPr>
          <w:rFonts w:cs="Arial"/>
          <w:bCs/>
          <w:sz w:val="24"/>
        </w:rPr>
        <w:t xml:space="preserve"> </w:t>
      </w:r>
      <w:r w:rsidRPr="00684CA1">
        <w:rPr>
          <w:rFonts w:cs="Arial"/>
          <w:bCs/>
          <w:sz w:val="24"/>
        </w:rPr>
        <w:t>Meeting</w:t>
      </w:r>
      <w:r>
        <w:rPr>
          <w:rFonts w:cs="Arial"/>
          <w:bCs/>
          <w:sz w:val="24"/>
        </w:rPr>
        <w:t xml:space="preserve"> #</w:t>
      </w:r>
      <w:r w:rsidR="001E3BCE">
        <w:rPr>
          <w:rFonts w:cs="Arial"/>
          <w:bCs/>
          <w:sz w:val="24"/>
          <w:lang w:eastAsia="zh-TW"/>
        </w:rPr>
        <w:t>1</w:t>
      </w:r>
      <w:r w:rsidR="00965580">
        <w:rPr>
          <w:rFonts w:cs="Arial"/>
          <w:bCs/>
          <w:sz w:val="24"/>
          <w:lang w:eastAsia="zh-TW"/>
        </w:rPr>
        <w:t>04</w:t>
      </w:r>
      <w:r w:rsidR="00323D37" w:rsidRPr="00EC1646">
        <w:rPr>
          <w:rFonts w:cs="Arial" w:hint="eastAsia"/>
          <w:sz w:val="24"/>
          <w:szCs w:val="24"/>
        </w:rPr>
        <w:tab/>
      </w:r>
      <w:r w:rsidRPr="00701076">
        <w:rPr>
          <w:rFonts w:cs="Arial"/>
          <w:sz w:val="24"/>
          <w:szCs w:val="24"/>
        </w:rPr>
        <w:t>R</w:t>
      </w:r>
      <w:r w:rsidR="00965580">
        <w:rPr>
          <w:rFonts w:cs="Arial"/>
          <w:sz w:val="24"/>
          <w:szCs w:val="24"/>
        </w:rPr>
        <w:t>P</w:t>
      </w:r>
      <w:r w:rsidRPr="00701076">
        <w:rPr>
          <w:rFonts w:cs="Arial"/>
          <w:sz w:val="24"/>
          <w:szCs w:val="24"/>
        </w:rPr>
        <w:t>-</w:t>
      </w:r>
      <w:r w:rsidR="005D6238" w:rsidRPr="00701076">
        <w:rPr>
          <w:rFonts w:cs="Arial"/>
          <w:sz w:val="24"/>
          <w:szCs w:val="24"/>
        </w:rPr>
        <w:t>24</w:t>
      </w:r>
      <w:r w:rsidR="00597A17">
        <w:rPr>
          <w:rFonts w:cs="Arial"/>
          <w:sz w:val="24"/>
          <w:szCs w:val="24"/>
        </w:rPr>
        <w:t>1052</w:t>
      </w:r>
    </w:p>
    <w:p w14:paraId="78C5A4B7" w14:textId="19D162EE" w:rsidR="00537224" w:rsidRPr="007419F1" w:rsidRDefault="00965580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cs="Arial"/>
          <w:bCs/>
          <w:sz w:val="24"/>
        </w:rPr>
        <w:t>Shanghai</w:t>
      </w:r>
      <w:r w:rsidR="00701076" w:rsidRPr="00B208E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China</w:t>
      </w:r>
      <w:r w:rsidR="00701076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17</w:t>
      </w:r>
      <w:r w:rsidR="00701076" w:rsidRPr="00B208E4">
        <w:rPr>
          <w:rFonts w:cs="Arial"/>
          <w:bCs/>
          <w:sz w:val="24"/>
        </w:rPr>
        <w:t xml:space="preserve"> - </w:t>
      </w:r>
      <w:r w:rsidR="00701076">
        <w:rPr>
          <w:rFonts w:cs="Arial"/>
          <w:bCs/>
          <w:sz w:val="24"/>
        </w:rPr>
        <w:t>2</w:t>
      </w:r>
      <w:r>
        <w:rPr>
          <w:rFonts w:cs="Arial"/>
          <w:bCs/>
          <w:sz w:val="24"/>
        </w:rPr>
        <w:t>0</w:t>
      </w:r>
      <w:r w:rsidR="00701076" w:rsidRPr="00B208E4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June</w:t>
      </w:r>
      <w:r w:rsidR="00701076">
        <w:rPr>
          <w:rFonts w:ascii="맑은 고딕" w:eastAsia="맑은 고딕" w:hAnsi="맑은 고딕" w:cs="맑은 고딕"/>
          <w:bCs/>
          <w:sz w:val="24"/>
          <w:lang w:eastAsia="ko-KR"/>
        </w:rPr>
        <w:t>, 2024</w:t>
      </w:r>
      <w:r w:rsidR="00701076"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</w:t>
      </w:r>
      <w:r w:rsidR="00420379">
        <w:rPr>
          <w:rFonts w:cs="Arial"/>
          <w:b w:val="0"/>
          <w:bCs/>
          <w:sz w:val="20"/>
        </w:rPr>
        <w:t>40758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257695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</w:t>
      </w:r>
      <w:bookmarkStart w:id="0" w:name="_GoBack"/>
      <w:bookmarkEnd w:id="0"/>
      <w:r w:rsidR="00973C57" w:rsidRPr="00973C57">
        <w:rPr>
          <w:rFonts w:ascii="Arial" w:eastAsia="바탕" w:hAnsi="Arial" w:cs="Arial"/>
          <w:b/>
          <w:lang w:eastAsia="zh-CN"/>
        </w:rPr>
        <w:t xml:space="preserve"> and 2 bands NR inter-band CA (2DL/1UL)</w:t>
      </w:r>
    </w:p>
    <w:p w14:paraId="53AB31E7" w14:textId="1BBCE58D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965580">
        <w:rPr>
          <w:rFonts w:ascii="Arial" w:eastAsia="바탕" w:hAnsi="Arial"/>
          <w:b/>
          <w:lang w:eastAsia="ko-KR"/>
        </w:rPr>
        <w:t>Approval</w:t>
      </w:r>
    </w:p>
    <w:p w14:paraId="69A65577" w14:textId="08B3F352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965580" w:rsidRPr="00597A17">
        <w:rPr>
          <w:rFonts w:ascii="Arial" w:eastAsia="바탕" w:hAnsi="Arial"/>
          <w:b/>
          <w:lang w:eastAsia="zh-CN"/>
        </w:rPr>
        <w:t>9.5.1.4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6628AEE7" w:rsidR="00ED67DA" w:rsidRPr="00E17D0D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420379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420379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420379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420379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420379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420379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420379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420379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420379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420379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634158AB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5CF385AA" w14:textId="7BC228D6" w:rsidR="00753900" w:rsidRPr="000838E7" w:rsidRDefault="00753900" w:rsidP="009C7C4C">
      <w:pPr>
        <w:rPr>
          <w:lang w:eastAsia="ja-JP"/>
        </w:rPr>
      </w:pPr>
      <w:r>
        <w:rPr>
          <w:lang w:eastAsia="ja-JP"/>
        </w:rPr>
        <w:t>EN-DC band combinations introduced by this WI are introduced in a REL-inde</w:t>
      </w:r>
      <w:r w:rsidR="00E36D76">
        <w:rPr>
          <w:lang w:eastAsia="ja-JP"/>
        </w:rPr>
        <w:t>pendent way starting with REL-15</w:t>
      </w:r>
      <w:r>
        <w:rPr>
          <w:lang w:eastAsia="ja-JP"/>
        </w:rPr>
        <w:t>, however due to some generic requirements already covered in 38.307 no CR is needed to 38.307.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136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838E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13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A761A4" w:rsidR="00FF3F0C" w:rsidRPr="00E17D0D" w:rsidRDefault="005D6238" w:rsidP="009015CE">
            <w:pPr>
              <w:pStyle w:val="TAH"/>
            </w:pPr>
            <w:r>
              <w:t>Remarks</w:t>
            </w:r>
          </w:p>
        </w:tc>
      </w:tr>
      <w:tr w:rsidR="00FF3F0C" w:rsidRPr="00E17D0D" w14:paraId="03DBE528" w14:textId="77777777" w:rsidTr="000838E7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31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136" w:type="dxa"/>
          </w:tcPr>
          <w:p w14:paraId="213AA43F" w14:textId="7739BB94" w:rsidR="00FF3F0C" w:rsidRPr="00F74CED" w:rsidRDefault="00384E4F" w:rsidP="002F6192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2F6192">
              <w:t>104</w:t>
            </w:r>
          </w:p>
        </w:tc>
        <w:tc>
          <w:tcPr>
            <w:tcW w:w="2186" w:type="dxa"/>
          </w:tcPr>
          <w:p w14:paraId="2F5132C2" w14:textId="1DFE500A" w:rsidR="005D6238" w:rsidRPr="000838E7" w:rsidRDefault="005D6238" w:rsidP="00403738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Core part</w:t>
            </w:r>
            <w:r w:rsidR="005D514E">
              <w:rPr>
                <w:rFonts w:eastAsiaTheme="minorEastAsia"/>
                <w:lang w:eastAsia="ko-KR"/>
              </w:rPr>
              <w:t xml:space="preserve"> :</w:t>
            </w:r>
          </w:p>
          <w:p w14:paraId="5D35C39F" w14:textId="18168AF6" w:rsidR="0001207B" w:rsidRPr="000838E7" w:rsidRDefault="0001207B" w:rsidP="00403738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Led by RAN4 WG</w:t>
            </w:r>
          </w:p>
          <w:p w14:paraId="5639DF96" w14:textId="12176E9D" w:rsidR="00403738" w:rsidRPr="00F74CED" w:rsidRDefault="0001207B" w:rsidP="00403738">
            <w:pPr>
              <w:spacing w:after="0"/>
            </w:pPr>
            <w:r>
              <w:t xml:space="preserve">Rapporteur : </w:t>
            </w:r>
            <w:r w:rsidR="00DE4194"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EB6F719" w:rsidR="00E043B9" w:rsidRPr="00F74CED" w:rsidRDefault="006624D3" w:rsidP="002F6192">
            <w:pPr>
              <w:spacing w:after="0"/>
            </w:pPr>
            <w:r w:rsidRPr="00F74CED">
              <w:t>TSG#</w:t>
            </w:r>
            <w:r w:rsidR="002F6192">
              <w:t>104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42037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C8645" w14:textId="77777777" w:rsidR="00B95968" w:rsidRDefault="00B95968">
      <w:r>
        <w:separator/>
      </w:r>
    </w:p>
  </w:endnote>
  <w:endnote w:type="continuationSeparator" w:id="0">
    <w:p w14:paraId="69257C53" w14:textId="77777777" w:rsidR="00B95968" w:rsidRDefault="00B9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7F460" w14:textId="77777777" w:rsidR="00B95968" w:rsidRDefault="00B95968">
      <w:r>
        <w:separator/>
      </w:r>
    </w:p>
  </w:footnote>
  <w:footnote w:type="continuationSeparator" w:id="0">
    <w:p w14:paraId="7DA3133B" w14:textId="77777777" w:rsidR="00B95968" w:rsidRDefault="00B95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07B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537A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38E7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122B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3D31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05A3"/>
    <w:rsid w:val="001E2AC1"/>
    <w:rsid w:val="001E3888"/>
    <w:rsid w:val="001E3BCE"/>
    <w:rsid w:val="001E3D9B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57695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0244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67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192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554C4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4F00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379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96DB4"/>
    <w:rsid w:val="00497FBA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97A17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D514E"/>
    <w:rsid w:val="005D6238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0F63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8731A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1076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3900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78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068F5"/>
    <w:rsid w:val="0081312C"/>
    <w:rsid w:val="0081570A"/>
    <w:rsid w:val="00820ADC"/>
    <w:rsid w:val="00822EE3"/>
    <w:rsid w:val="008230B2"/>
    <w:rsid w:val="00824696"/>
    <w:rsid w:val="008247A0"/>
    <w:rsid w:val="008303CA"/>
    <w:rsid w:val="00830A1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074AF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7D9"/>
    <w:rsid w:val="00955D1B"/>
    <w:rsid w:val="009563CB"/>
    <w:rsid w:val="009571B1"/>
    <w:rsid w:val="00962A32"/>
    <w:rsid w:val="00965580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6810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2071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95968"/>
    <w:rsid w:val="00BA1197"/>
    <w:rsid w:val="00BA3A53"/>
    <w:rsid w:val="00BA403A"/>
    <w:rsid w:val="00BA4095"/>
    <w:rsid w:val="00BA528D"/>
    <w:rsid w:val="00BA5B43"/>
    <w:rsid w:val="00BA607A"/>
    <w:rsid w:val="00BB6ECD"/>
    <w:rsid w:val="00BC1830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1B6C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36D76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06E1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13F9"/>
    <w:rsid w:val="00F32082"/>
    <w:rsid w:val="00F341D5"/>
    <w:rsid w:val="00F34223"/>
    <w:rsid w:val="00F36DBB"/>
    <w:rsid w:val="00F41A27"/>
    <w:rsid w:val="00F4338D"/>
    <w:rsid w:val="00F43B48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8CC976F0-96AD-4CCC-A41B-7D6AA3D9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C40A0-299D-49D5-BEBB-2FAB9EEC9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8968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6</cp:revision>
  <cp:lastPrinted>2000-02-29T02:31:00Z</cp:lastPrinted>
  <dcterms:created xsi:type="dcterms:W3CDTF">2024-03-18T09:10:00Z</dcterms:created>
  <dcterms:modified xsi:type="dcterms:W3CDTF">2024-06-05T01:04:00Z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